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Sheffield Central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Sheffield Central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Sheffield Central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Sheffield Central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Sheffield Central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Sheffield Central are estimated to have a score of 1-2 on the PGSI (low-risk gambling), whilst </w:t>
      </w:r>
      <w:r w:rsidRPr="00773DF7">
        <w:rPr>
          <w:rFonts w:ascii="Libre Franklin Light" w:hAnsi="Libre Franklin Light" w:cs="Calibri Light"/>
          <w:b/>
          <w:bCs/>
          <w:color w:val="C45911" w:themeColor="accent2" w:themeShade="BF"/>
        </w:rPr>
        <w:t xml:space="preserve">4.3%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73.3% </w:t>
      </w:r>
      <w:r w:rsidRPr="004747BF">
        <w:rPr>
          <w:rFonts w:ascii="Libre Franklin Light" w:eastAsia="Times New Roman" w:hAnsi="Libre Franklin Light" w:cs="Calibri Light"/>
        </w:rPr>
        <w:t xml:space="preserve">of those respondents classified as PGSI 8+ in Sheffield Central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Sheffield Central is estimated to be </w:t>
      </w:r>
      <w:r w:rsidRPr="00773DF7">
        <w:rPr>
          <w:rFonts w:ascii="Libre Franklin Light" w:eastAsia="Times New Roman" w:hAnsi="Libre Franklin Light" w:cs="Calibri Light"/>
          <w:b/>
          <w:bCs/>
          <w:color w:val="C45911" w:themeColor="accent2" w:themeShade="BF"/>
        </w:rPr>
        <w:t xml:space="preserve">£3,399,746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Sheffield Central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Sheffield Central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Sheffield Central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Sheffield Central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heffield Centra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Sheffield Central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heffield Centra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Sheffield Central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Sheffield Central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heffield Centra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Sheffield Central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Sheffield Central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Sheffield Central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73.2%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Sheffield Central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Sheffield Central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Sheffield Central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£3,399,746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Sheffield Central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£55,376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£1,145,213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£82,039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£23,073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£42,301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£2,051,744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£3,399,746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Sheffield Central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Sheffield Central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53.8%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Sheffield Central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38.7%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Sheffield Central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33.2%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Sheffield Central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11.0%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Sheffield Central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75.8%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Sheffield Central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53.8%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Sheffield Central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38.7%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Sheffield Central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33.2%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Sheffield Central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11.0%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Sheffield Central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75.8%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Sheffield Central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29687FE-D43B-4AC1-A563-05FE38D6790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